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57B3C" w14:textId="77777777" w:rsidR="00600226" w:rsidRDefault="00600226" w:rsidP="006002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BOTELER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7255F13" w14:textId="77777777" w:rsidR="00600226" w:rsidRDefault="00600226" w:rsidP="006002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Thame, Oxfordshire.</w:t>
      </w:r>
    </w:p>
    <w:p w14:paraId="7FBD312B" w14:textId="77777777" w:rsidR="00600226" w:rsidRDefault="00600226" w:rsidP="00600226">
      <w:pPr>
        <w:rPr>
          <w:rFonts w:ascii="Times New Roman" w:hAnsi="Times New Roman" w:cs="Times New Roman"/>
        </w:rPr>
      </w:pPr>
    </w:p>
    <w:p w14:paraId="18143396" w14:textId="77777777" w:rsidR="00600226" w:rsidRDefault="00600226" w:rsidP="00600226">
      <w:pPr>
        <w:rPr>
          <w:rFonts w:ascii="Times New Roman" w:hAnsi="Times New Roman" w:cs="Times New Roman"/>
        </w:rPr>
      </w:pPr>
    </w:p>
    <w:p w14:paraId="5A0BC9CC" w14:textId="77777777" w:rsidR="00600226" w:rsidRDefault="00600226" w:rsidP="006002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Wyrdden</w:t>
      </w:r>
      <w:proofErr w:type="spellEnd"/>
      <w:r>
        <w:rPr>
          <w:rFonts w:ascii="Times New Roman" w:hAnsi="Times New Roman" w:cs="Times New Roman"/>
        </w:rPr>
        <w:t>(q.v.) brought a plaint of debt against him and John Glynne</w:t>
      </w:r>
    </w:p>
    <w:p w14:paraId="11497BD1" w14:textId="77777777" w:rsidR="00600226" w:rsidRDefault="00600226" w:rsidP="006002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Boarstal</w:t>
      </w:r>
      <w:proofErr w:type="spellEnd"/>
      <w:r>
        <w:rPr>
          <w:rFonts w:ascii="Times New Roman" w:hAnsi="Times New Roman" w:cs="Times New Roman"/>
        </w:rPr>
        <w:t>, Buckinghamshire(q.v.).</w:t>
      </w:r>
    </w:p>
    <w:p w14:paraId="4B1FB932" w14:textId="77777777" w:rsidR="00600226" w:rsidRDefault="00600226" w:rsidP="006002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17306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B109CD1" w14:textId="77777777" w:rsidR="00600226" w:rsidRDefault="00600226" w:rsidP="00600226">
      <w:pPr>
        <w:rPr>
          <w:rFonts w:ascii="Times New Roman" w:hAnsi="Times New Roman" w:cs="Times New Roman"/>
        </w:rPr>
      </w:pPr>
    </w:p>
    <w:p w14:paraId="675CB5BF" w14:textId="77777777" w:rsidR="00600226" w:rsidRDefault="00600226" w:rsidP="00600226">
      <w:pPr>
        <w:rPr>
          <w:rFonts w:ascii="Times New Roman" w:hAnsi="Times New Roman" w:cs="Times New Roman"/>
        </w:rPr>
      </w:pPr>
    </w:p>
    <w:p w14:paraId="6AB54696" w14:textId="77777777" w:rsidR="00600226" w:rsidRDefault="00600226" w:rsidP="006002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May 2019</w:t>
      </w:r>
    </w:p>
    <w:p w14:paraId="2A186DFF" w14:textId="77777777" w:rsidR="006B2F86" w:rsidRPr="00E71FC3" w:rsidRDefault="0060022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BBB0FF" w14:textId="77777777" w:rsidR="00600226" w:rsidRDefault="00600226" w:rsidP="00E71FC3">
      <w:r>
        <w:separator/>
      </w:r>
    </w:p>
  </w:endnote>
  <w:endnote w:type="continuationSeparator" w:id="0">
    <w:p w14:paraId="3FC8B27E" w14:textId="77777777" w:rsidR="00600226" w:rsidRDefault="0060022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2D5E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408AE9" w14:textId="77777777" w:rsidR="00600226" w:rsidRDefault="00600226" w:rsidP="00E71FC3">
      <w:r>
        <w:separator/>
      </w:r>
    </w:p>
  </w:footnote>
  <w:footnote w:type="continuationSeparator" w:id="0">
    <w:p w14:paraId="12F86493" w14:textId="77777777" w:rsidR="00600226" w:rsidRDefault="0060022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226"/>
    <w:rsid w:val="001A7C09"/>
    <w:rsid w:val="00577BD5"/>
    <w:rsid w:val="00600226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91500A"/>
  <w15:chartTrackingRefBased/>
  <w15:docId w15:val="{7A7E8139-7ED2-478B-84DE-05D04B086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022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002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2019-06-06T18:52:00Z</dcterms:created>
  <dcterms:modified xsi:type="dcterms:W3CDTF">2019-06-06T18:52:00Z</dcterms:modified>
</cp:coreProperties>
</file>